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P-14612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Brückenbauarbeiten - Ersatzbauwerk Behning / Gievenbach BW 080 0394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2026-0481-66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Brückenbauarbeiten - Konstruktiver Ingenieurbau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